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3F" w:rsidRPr="00B6199C" w:rsidRDefault="005D733F" w:rsidP="00B619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9C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5D733F" w:rsidRDefault="005D733F" w:rsidP="00B619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9C">
        <w:rPr>
          <w:rFonts w:ascii="Times New Roman" w:hAnsi="Times New Roman" w:cs="Times New Roman"/>
          <w:b/>
          <w:bCs/>
          <w:sz w:val="28"/>
          <w:szCs w:val="28"/>
        </w:rPr>
        <w:t xml:space="preserve">об участии в  XI Всероссийской киноакции </w:t>
      </w:r>
    </w:p>
    <w:p w:rsidR="005D733F" w:rsidRPr="00B6199C" w:rsidRDefault="005D733F" w:rsidP="00B619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9C">
        <w:rPr>
          <w:rFonts w:ascii="Times New Roman" w:hAnsi="Times New Roman" w:cs="Times New Roman"/>
          <w:b/>
          <w:bCs/>
          <w:sz w:val="28"/>
          <w:szCs w:val="28"/>
        </w:rPr>
        <w:t>«Вера, надежда, любовь в российских семьях»</w:t>
      </w:r>
    </w:p>
    <w:p w:rsidR="005D733F" w:rsidRPr="00CE5F47" w:rsidRDefault="005D733F" w:rsidP="0031295E">
      <w:pPr>
        <w:rPr>
          <w:rFonts w:ascii="Times New Roman" w:hAnsi="Times New Roman" w:cs="Times New Roman"/>
          <w:sz w:val="28"/>
          <w:szCs w:val="28"/>
        </w:rPr>
      </w:pPr>
    </w:p>
    <w:p w:rsidR="005D733F" w:rsidRDefault="005D733F" w:rsidP="00CE5F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Фильм смотрели на </w:t>
      </w:r>
      <w:r w:rsidRPr="00CE5F47">
        <w:rPr>
          <w:rFonts w:ascii="Times New Roman" w:hAnsi="Times New Roman" w:cs="Times New Roman"/>
          <w:sz w:val="28"/>
          <w:szCs w:val="28"/>
        </w:rPr>
        <w:t xml:space="preserve">родительском собрании </w:t>
      </w:r>
      <w:r>
        <w:rPr>
          <w:rFonts w:ascii="Times New Roman" w:hAnsi="Times New Roman" w:cs="Times New Roman"/>
          <w:sz w:val="28"/>
          <w:szCs w:val="28"/>
        </w:rPr>
        <w:t xml:space="preserve"> 2 младшей группы, </w:t>
      </w:r>
      <w:r w:rsidRPr="00CE5F47">
        <w:rPr>
          <w:rFonts w:ascii="Times New Roman" w:hAnsi="Times New Roman" w:cs="Times New Roman"/>
          <w:sz w:val="28"/>
          <w:szCs w:val="28"/>
        </w:rPr>
        <w:t xml:space="preserve"> присутствовало </w:t>
      </w:r>
    </w:p>
    <w:p w:rsidR="005D733F" w:rsidRPr="00B6199C" w:rsidRDefault="005D733F" w:rsidP="00CE5F4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169D">
        <w:rPr>
          <w:rFonts w:ascii="Times New Roman" w:hAnsi="Times New Roman" w:cs="Times New Roman"/>
          <w:sz w:val="28"/>
          <w:szCs w:val="28"/>
        </w:rPr>
        <w:t xml:space="preserve"> родителей  и два воспитателя.</w:t>
      </w:r>
      <w:r w:rsidRPr="00B6199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5D733F" w:rsidRPr="00B6199C" w:rsidRDefault="005D733F" w:rsidP="0031295E">
      <w:pPr>
        <w:rPr>
          <w:rFonts w:ascii="Times New Roman" w:hAnsi="Times New Roman" w:cs="Times New Roman"/>
          <w:sz w:val="28"/>
          <w:szCs w:val="28"/>
          <w:u w:val="single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2. Место проведения:  </w:t>
      </w:r>
      <w:r w:rsidRPr="00B6199C">
        <w:rPr>
          <w:rFonts w:ascii="Times New Roman" w:hAnsi="Times New Roman" w:cs="Times New Roman"/>
          <w:sz w:val="28"/>
          <w:szCs w:val="28"/>
          <w:u w:val="single"/>
        </w:rPr>
        <w:t>МДОУ детский сад «Колосок» ст.</w:t>
      </w:r>
      <w:r w:rsidRPr="00EB1F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6199C">
        <w:rPr>
          <w:rFonts w:ascii="Times New Roman" w:hAnsi="Times New Roman" w:cs="Times New Roman"/>
          <w:sz w:val="28"/>
          <w:szCs w:val="28"/>
          <w:u w:val="single"/>
        </w:rPr>
        <w:t xml:space="preserve">Безменово Черепановского района </w:t>
      </w:r>
    </w:p>
    <w:p w:rsidR="005D733F" w:rsidRPr="003F169D" w:rsidRDefault="005D733F" w:rsidP="0031295E">
      <w:pPr>
        <w:rPr>
          <w:sz w:val="28"/>
          <w:szCs w:val="28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   3. Смотрели фильм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F169D">
        <w:rPr>
          <w:rFonts w:ascii="Times New Roman" w:hAnsi="Times New Roman" w:cs="Times New Roman"/>
          <w:sz w:val="28"/>
          <w:szCs w:val="28"/>
        </w:rPr>
        <w:t>Семь</w:t>
      </w:r>
      <w:r>
        <w:rPr>
          <w:rFonts w:ascii="Times New Roman" w:hAnsi="Times New Roman" w:cs="Times New Roman"/>
          <w:sz w:val="28"/>
          <w:szCs w:val="28"/>
        </w:rPr>
        <w:t>- «Я»,</w:t>
      </w:r>
      <w:r w:rsidRPr="00865BC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736F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призёр II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val="en-US"/>
        </w:rPr>
        <w:t>I</w:t>
      </w:r>
      <w:r w:rsidRPr="00736F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Всероссийского кинофестиваля «СЕМЬЯ РОССИИ»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2006г.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33F" w:rsidRPr="003F169D" w:rsidRDefault="005D733F" w:rsidP="0031295E">
      <w:pPr>
        <w:rPr>
          <w:rFonts w:ascii="Times New Roman" w:hAnsi="Times New Roman" w:cs="Times New Roman"/>
          <w:sz w:val="28"/>
          <w:szCs w:val="28"/>
        </w:rPr>
      </w:pPr>
      <w:r w:rsidRPr="00CE5F47">
        <w:rPr>
          <w:rFonts w:ascii="Times New Roman" w:hAnsi="Times New Roman" w:cs="Times New Roman"/>
          <w:sz w:val="28"/>
          <w:szCs w:val="28"/>
        </w:rPr>
        <w:t>4.  Организатор</w:t>
      </w:r>
      <w:r>
        <w:rPr>
          <w:rFonts w:ascii="Times New Roman" w:hAnsi="Times New Roman" w:cs="Times New Roman"/>
          <w:sz w:val="28"/>
          <w:szCs w:val="28"/>
        </w:rPr>
        <w:t>ы:</w:t>
      </w:r>
      <w:r w:rsidRPr="00CE5F4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воспитатели</w:t>
      </w:r>
      <w:r w:rsidRPr="003F16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Тутова Оксана Николаевна, Мананкова Наталья Викторовна</w:t>
      </w:r>
    </w:p>
    <w:p w:rsidR="005D733F" w:rsidRDefault="005D733F" w:rsidP="0031295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Контакты: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12BA9">
        <w:rPr>
          <w:rFonts w:ascii="Times New Roman" w:hAnsi="Times New Roman" w:cs="Times New Roman"/>
          <w:sz w:val="28"/>
          <w:szCs w:val="28"/>
        </w:rPr>
        <w:t>-</w:t>
      </w:r>
      <w:r w:rsidRPr="00B6199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12BA9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doubezmenovo</w:t>
        </w:r>
        <w:r w:rsidRPr="00612BA9">
          <w:rPr>
            <w:rStyle w:val="Hyperlink"/>
            <w:rFonts w:ascii="Times New Roman" w:hAnsi="Times New Roman" w:cs="Times New Roman"/>
            <w:sz w:val="28"/>
            <w:szCs w:val="28"/>
          </w:rPr>
          <w:t>@</w:t>
        </w:r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612BA9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612BA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D733F" w:rsidRPr="00612BA9" w:rsidRDefault="005D733F" w:rsidP="00612BA9">
      <w:pPr>
        <w:jc w:val="center"/>
        <w:rPr>
          <w:rFonts w:ascii="Times New Roman" w:hAnsi="Times New Roman" w:cs="Times New Roman"/>
          <w:sz w:val="40"/>
          <w:szCs w:val="40"/>
        </w:rPr>
      </w:pPr>
      <w:r w:rsidRPr="00612BA9">
        <w:rPr>
          <w:rFonts w:ascii="Times New Roman" w:hAnsi="Times New Roman" w:cs="Times New Roman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pt;height:224.25pt">
            <v:imagedata r:id="rId5" o:title=""/>
          </v:shape>
        </w:pict>
      </w:r>
    </w:p>
    <w:p w:rsidR="005D733F" w:rsidRPr="00612BA9" w:rsidRDefault="005D733F" w:rsidP="0031295E">
      <w:pPr>
        <w:rPr>
          <w:noProof/>
          <w:lang w:eastAsia="ru-RU"/>
        </w:rPr>
      </w:pPr>
      <w:r w:rsidRPr="00612BA9">
        <w:rPr>
          <w:noProof/>
          <w:lang w:eastAsia="ru-RU"/>
        </w:rPr>
        <w:pict>
          <v:shape id="_x0000_i1026" type="#_x0000_t75" style="width:276.75pt;height:207pt">
            <v:imagedata r:id="rId6" o:title=""/>
          </v:shape>
        </w:pict>
      </w:r>
      <w:r w:rsidRPr="00612BA9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</w:t>
      </w:r>
      <w:r w:rsidRPr="00612BA9">
        <w:rPr>
          <w:noProof/>
          <w:lang w:eastAsia="ru-RU"/>
        </w:rPr>
        <w:pict>
          <v:shape id="_x0000_i1027" type="#_x0000_t75" style="width:276.75pt;height:207pt">
            <v:imagedata r:id="rId7" o:title=""/>
          </v:shape>
        </w:pict>
      </w:r>
    </w:p>
    <w:p w:rsidR="005D733F" w:rsidRPr="00612BA9" w:rsidRDefault="005D733F" w:rsidP="0031295E">
      <w:pPr>
        <w:rPr>
          <w:rStyle w:val="Emphasis"/>
          <w:sz w:val="32"/>
          <w:szCs w:val="32"/>
        </w:rPr>
      </w:pPr>
      <w:r w:rsidRPr="00612BA9">
        <w:rPr>
          <w:rStyle w:val="Emphasis"/>
          <w:i w:val="0"/>
          <w:iCs w:val="0"/>
          <w:sz w:val="32"/>
          <w:szCs w:val="32"/>
        </w:rPr>
        <w:pict>
          <v:shape id="_x0000_i1028" type="#_x0000_t75" style="width:532.5pt;height:732.75pt">
            <v:imagedata r:id="rId8" o:title=""/>
          </v:shape>
        </w:pict>
      </w:r>
    </w:p>
    <w:sectPr w:rsidR="005D733F" w:rsidRPr="00612BA9" w:rsidSect="003F169D">
      <w:pgSz w:w="11906" w:h="16838"/>
      <w:pgMar w:top="719" w:right="20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95E"/>
    <w:rsid w:val="00172709"/>
    <w:rsid w:val="0031295E"/>
    <w:rsid w:val="0037422E"/>
    <w:rsid w:val="003F169D"/>
    <w:rsid w:val="00441D9E"/>
    <w:rsid w:val="00495E91"/>
    <w:rsid w:val="005D733F"/>
    <w:rsid w:val="00612BA9"/>
    <w:rsid w:val="006532E7"/>
    <w:rsid w:val="00705575"/>
    <w:rsid w:val="00736FC8"/>
    <w:rsid w:val="007F2183"/>
    <w:rsid w:val="00865BCE"/>
    <w:rsid w:val="00A56213"/>
    <w:rsid w:val="00AE5E4D"/>
    <w:rsid w:val="00B6199C"/>
    <w:rsid w:val="00B763D5"/>
    <w:rsid w:val="00CB2854"/>
    <w:rsid w:val="00CE5F47"/>
    <w:rsid w:val="00CF5668"/>
    <w:rsid w:val="00DC228E"/>
    <w:rsid w:val="00E804EB"/>
    <w:rsid w:val="00EB1F51"/>
    <w:rsid w:val="00F17ACB"/>
    <w:rsid w:val="00FF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0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31295E"/>
    <w:pPr>
      <w:pBdr>
        <w:bottom w:val="single" w:sz="8" w:space="4" w:color="5B9BD5"/>
      </w:pBdr>
      <w:spacing w:after="300" w:line="240" w:lineRule="auto"/>
    </w:pPr>
    <w:rPr>
      <w:rFonts w:ascii="Calibri Light" w:eastAsia="Times New Roman" w:hAnsi="Calibri Light" w:cs="Calibri Light"/>
      <w:color w:val="323E4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1295E"/>
    <w:rPr>
      <w:rFonts w:ascii="Calibri Light" w:hAnsi="Calibri Light" w:cs="Calibri Light"/>
      <w:color w:val="323E4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31295E"/>
    <w:rPr>
      <w:i/>
      <w:iCs/>
    </w:rPr>
  </w:style>
  <w:style w:type="paragraph" w:styleId="NoSpacing">
    <w:name w:val="No Spacing"/>
    <w:uiPriority w:val="99"/>
    <w:qFormat/>
    <w:rsid w:val="0031295E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B619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mailto:doubezmenovo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2</Pages>
  <Words>85</Words>
  <Characters>487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Заркова </cp:lastModifiedBy>
  <cp:revision>5</cp:revision>
  <dcterms:created xsi:type="dcterms:W3CDTF">2017-10-16T15:30:00Z</dcterms:created>
  <dcterms:modified xsi:type="dcterms:W3CDTF">2017-11-10T03:26:00Z</dcterms:modified>
</cp:coreProperties>
</file>